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34735F" w:rsidRPr="0034735F">
        <w:rPr>
          <w:rFonts w:eastAsia="Arial"/>
          <w:b/>
          <w:kern w:val="3"/>
          <w:sz w:val="24"/>
          <w:szCs w:val="24"/>
          <w:lang w:eastAsia="zh-CN"/>
        </w:rPr>
        <w:t>ул. Минская, д. 38</w:t>
      </w:r>
    </w:p>
    <w:p w:rsidR="0034735F" w:rsidRDefault="0034735F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40CFA" w:rsidRPr="00C40CF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073F7" w:rsidRPr="00E073F7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ED0F4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D0F44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2704C6" w:rsidRPr="002704C6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2704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E073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073F7" w:rsidRPr="00E073F7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E073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4735F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0CFA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073F7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0F44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C91BE-E918-46EB-9182-52240287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2024-06-19T10:45:00Z</dcterms:created>
  <dcterms:modified xsi:type="dcterms:W3CDTF">2024-07-01T12:08:00Z</dcterms:modified>
</cp:coreProperties>
</file>